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7F75" w14:textId="77777777" w:rsidR="00E8445F" w:rsidRDefault="00E8445F" w:rsidP="00E844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Thomas ASTON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095E66C7" w14:textId="77777777" w:rsidR="00E8445F" w:rsidRDefault="00E8445F" w:rsidP="00E844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998769" w14:textId="77777777" w:rsidR="00E8445F" w:rsidRDefault="00E8445F" w:rsidP="00E844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EC7393" w14:textId="77777777" w:rsidR="00E8445F" w:rsidRDefault="00E8445F" w:rsidP="00E8445F">
      <w:pPr>
        <w:pStyle w:val="NoSpacing"/>
        <w:ind w:left="1440" w:hanging="1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Dec.1401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in </w:t>
      </w:r>
    </w:p>
    <w:p w14:paraId="231AC398" w14:textId="77777777" w:rsidR="00E8445F" w:rsidRDefault="00E8445F" w:rsidP="00E8445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Staffordshire a reasonable aid to the King’s use for the marriage of his daughter, Blanche, and also to make his firstborn son a knight, and to have the moneys raised at the exchequer on the Thursday after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St.Valentine’s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day next.</w:t>
      </w:r>
    </w:p>
    <w:p w14:paraId="54CE54FE" w14:textId="77777777" w:rsidR="00E8445F" w:rsidRDefault="00E8445F" w:rsidP="00E844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p.148)</w:t>
      </w:r>
    </w:p>
    <w:p w14:paraId="0A9F65A6" w14:textId="77777777" w:rsidR="00E8445F" w:rsidRDefault="00E8445F" w:rsidP="00E844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0B4ED3" w14:textId="77777777" w:rsidR="00E8445F" w:rsidRDefault="00E8445F" w:rsidP="00E844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DBACFF" w14:textId="77777777" w:rsidR="00E8445F" w:rsidRDefault="00E8445F" w:rsidP="00E844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May 2021</w:t>
      </w:r>
    </w:p>
    <w:p w14:paraId="6AC90E6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6B46B" w14:textId="77777777" w:rsidR="00E8445F" w:rsidRDefault="00E8445F" w:rsidP="009139A6">
      <w:r>
        <w:separator/>
      </w:r>
    </w:p>
  </w:endnote>
  <w:endnote w:type="continuationSeparator" w:id="0">
    <w:p w14:paraId="563D9A7B" w14:textId="77777777" w:rsidR="00E8445F" w:rsidRDefault="00E844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5D0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229C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40B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959AF" w14:textId="77777777" w:rsidR="00E8445F" w:rsidRDefault="00E8445F" w:rsidP="009139A6">
      <w:r>
        <w:separator/>
      </w:r>
    </w:p>
  </w:footnote>
  <w:footnote w:type="continuationSeparator" w:id="0">
    <w:p w14:paraId="5C051163" w14:textId="77777777" w:rsidR="00E8445F" w:rsidRDefault="00E844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0ACB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9427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BB8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45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8445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5CEDF"/>
  <w15:chartTrackingRefBased/>
  <w15:docId w15:val="{80209DC3-F120-4527-8EB5-423939D45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2021-05-24T10:08:00Z</dcterms:created>
  <dcterms:modified xsi:type="dcterms:W3CDTF">2021-05-24T10:09:00Z</dcterms:modified>
</cp:coreProperties>
</file>